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7A" w:rsidRDefault="003F4B7A" w:rsidP="003F4B7A">
      <w:pPr>
        <w:pStyle w:val="NoSpacing"/>
      </w:pPr>
      <w:r>
        <w:rPr>
          <w:u w:val="single"/>
        </w:rPr>
        <w:t>John WRYTE</w:t>
      </w:r>
      <w:r>
        <w:t xml:space="preserve">       (fl.1441)</w:t>
      </w:r>
    </w:p>
    <w:p w:rsidR="003F4B7A" w:rsidRDefault="003F4B7A" w:rsidP="003F4B7A">
      <w:pPr>
        <w:pStyle w:val="NoSpacing"/>
      </w:pPr>
      <w:proofErr w:type="gramStart"/>
      <w:r>
        <w:t>Chaplain.</w:t>
      </w:r>
      <w:proofErr w:type="gramEnd"/>
    </w:p>
    <w:p w:rsidR="003F4B7A" w:rsidRDefault="003F4B7A" w:rsidP="003F4B7A">
      <w:pPr>
        <w:pStyle w:val="NoSpacing"/>
      </w:pPr>
    </w:p>
    <w:p w:rsidR="003F4B7A" w:rsidRDefault="003F4B7A" w:rsidP="003F4B7A">
      <w:pPr>
        <w:pStyle w:val="NoSpacing"/>
      </w:pPr>
    </w:p>
    <w:p w:rsidR="003F4B7A" w:rsidRDefault="003F4B7A" w:rsidP="003F4B7A">
      <w:pPr>
        <w:pStyle w:val="NoSpacing"/>
      </w:pPr>
      <w:r>
        <w:t>10 Mar.1441</w:t>
      </w:r>
      <w:r>
        <w:tab/>
        <w:t xml:space="preserve">John Place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q.v.) bequeathed him a stipend of 9 marks p.a.</w:t>
      </w:r>
    </w:p>
    <w:p w:rsidR="003F4B7A" w:rsidRDefault="003F4B7A" w:rsidP="003F4B7A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pp.48-9)</w:t>
      </w:r>
    </w:p>
    <w:p w:rsidR="003F4B7A" w:rsidRDefault="003F4B7A" w:rsidP="003F4B7A">
      <w:pPr>
        <w:pStyle w:val="NoSpacing"/>
      </w:pPr>
    </w:p>
    <w:p w:rsidR="003F4B7A" w:rsidRDefault="003F4B7A" w:rsidP="003F4B7A">
      <w:pPr>
        <w:pStyle w:val="NoSpacing"/>
      </w:pPr>
    </w:p>
    <w:p w:rsidR="003F4B7A" w:rsidRDefault="003F4B7A" w:rsidP="003F4B7A">
      <w:pPr>
        <w:pStyle w:val="NoSpacing"/>
      </w:pPr>
      <w:r>
        <w:t>23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7A" w:rsidRDefault="003F4B7A" w:rsidP="00920DE3">
      <w:pPr>
        <w:spacing w:after="0" w:line="240" w:lineRule="auto"/>
      </w:pPr>
      <w:r>
        <w:separator/>
      </w:r>
    </w:p>
  </w:endnote>
  <w:endnote w:type="continuationSeparator" w:id="0">
    <w:p w:rsidR="003F4B7A" w:rsidRDefault="003F4B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7A" w:rsidRDefault="003F4B7A" w:rsidP="00920DE3">
      <w:pPr>
        <w:spacing w:after="0" w:line="240" w:lineRule="auto"/>
      </w:pPr>
      <w:r>
        <w:separator/>
      </w:r>
    </w:p>
  </w:footnote>
  <w:footnote w:type="continuationSeparator" w:id="0">
    <w:p w:rsidR="003F4B7A" w:rsidRDefault="003F4B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7A"/>
    <w:rsid w:val="00120749"/>
    <w:rsid w:val="003F4B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2015-03-23T22:33:00Z</dcterms:created>
  <dcterms:modified xsi:type="dcterms:W3CDTF">2015-03-23T22:33:00Z</dcterms:modified>
</cp:coreProperties>
</file>